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双路数字测温仪 型号：HAD-J01310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40480" cy="2208530"/>
            <wp:effectExtent l="0" t="0" r="0" b="12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一HAD-J01310、概述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  本仪器主要用于测量各类液体、气体温度的仪器，可测定-55～+127℃范围内的温度，可广泛用于中学理、化教学实验室等使用。仪器采用智能化电路及新型高精度集成温度传感器，双路测量，可自动/手动转换，使用过程中及更换传感器无需调校，测量精度高，线性误差小，并采用4位超高亮数码管，显示清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二HAD-J01310、技术性能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1. 测量范围：-55～+127℃。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2. 测量误差：±0.5℃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3、显示：4位0.8″LED超高亮数码管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4、测量方式：两路自动/手动切换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5、电源电压：AC220V±10%，50Hz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6、消耗功率：＜2W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三、结构与原理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数字测温仪由主机箱和温度传感器组成，设计合理，维护方便 ，松开机箱上下盖即可对仪器进行检查。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仪器使用高精度集成温度传感器，并采用智能化电路控制路对传感器所采集的信号进行转换并显示。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电源电路由电源变压器，全波整流、三端稳压后提供各组电压供仪器使用。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四、使用方法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1、将电源线插入市电插座，打开电源开关，数码管显示“2637”再显示“1310”，表示仪器已接通电源，处于正常工作状态。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2、将测温传感器连线插头插入仪器后侧输入插座，并将传感器放置于需测温处，等待二三分钟时间于读数稳定时，数码管即显示传感器所接触物体温度。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3、按“转换”按键可分别进行1路和2路传感器测量，按至左指标灯亮时为1路测量，按至右指示灯亮时为2路测量，按至中间指示灯亮时可分别显示两个传感器所测到的温度，并有相应指示灯点亮指示。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4、传感器未接时仪器显示0000，插上传感器插头时，仪器即显示当前测量点温度值。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5、当测量点温度大于127℃时，仪器显示8888（中学实验所需测量温度范围一般均小于120℃）。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6、当仪器显示在测量变化的温度值时始终显示85℃，为仪器所附传感器故障所致，只要更换传感器即可。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E3643"/>
    <w:rsid w:val="25AE364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2018-03-30T01:15:00Z</dcterms:created>
  <dc:creator>Administrator</dc:creator>
  <cp:lastModifiedBy>Administrator</cp:lastModifiedBy>
  <dcterms:modified xsi:type="dcterms:W3CDTF">2018-03-30T01:15:55Z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